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P-13633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Schlosserarbeiten - Gesamtschule Münster-West - Erweiterungsneubau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2026-0645-23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Schlosserarbeiten
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